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E942" w14:textId="77777777" w:rsidR="009F7BF4" w:rsidRDefault="009F7BF4" w:rsidP="00BB5C4F">
      <w:r>
        <w:separator/>
      </w:r>
    </w:p>
  </w:endnote>
  <w:endnote w:type="continuationSeparator" w:id="0">
    <w:p w14:paraId="3A6CEB1F" w14:textId="77777777" w:rsidR="009F7BF4" w:rsidRDefault="009F7BF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3F64" w14:textId="77777777" w:rsidR="009F7BF4" w:rsidRDefault="009F7BF4" w:rsidP="00BB5C4F">
      <w:r>
        <w:separator/>
      </w:r>
    </w:p>
  </w:footnote>
  <w:footnote w:type="continuationSeparator" w:id="0">
    <w:p w14:paraId="37222655" w14:textId="77777777" w:rsidR="009F7BF4" w:rsidRDefault="009F7BF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B0F1" w14:textId="77777777" w:rsidR="008B5C41" w:rsidRDefault="008B5C41" w:rsidP="008B5C4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48E90E81" w14:textId="77777777" w:rsidR="008B5C41" w:rsidRDefault="008B5C41" w:rsidP="008B5C4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303AAB15" w14:textId="2FDE3591" w:rsidR="006E2399" w:rsidRPr="00094740" w:rsidRDefault="008B5C41" w:rsidP="008B5C41">
    <w:pPr>
      <w:pStyle w:val="Header"/>
      <w:jc w:val="center"/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736A3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32940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5C41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9F7BF4"/>
    <w:rsid w:val="00A03F1E"/>
    <w:rsid w:val="00A307E1"/>
    <w:rsid w:val="00A56048"/>
    <w:rsid w:val="00A57009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141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B50C8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A3061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CB50C8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CB50C8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CB50C8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2026-08-14T16:06:00Z</dcterms:modified>
  <cp:contentStatus/>
</cp:coreProperties>
</file>